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9D64941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CC524B1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21D919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36707E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42A7E02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F9793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3D4FBFFE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F97933" w:rsidR="00F97933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37853C1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0D5FA091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289F9C77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0E424724" w14:textId="77777777">
      <w:pPr>
        <w:pStyle w:val="SudSjedite"/>
      </w:pPr>
      <w:r w:rsidRPr="006C43C5">
        <w:tab/>
      </w:r>
    </w:p>
    <w:p w:rsidRPr="001A12B4" w:rsidR="001A12B4" w:rsidP="001A12B4" w:rsidRDefault="001A12B4" w14:paraId="1FAFF59D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Pp Ikp-570/2020-4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F9793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C6E5117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6F29BD0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F451E3E" w14:textId="77777777">
      <w:pPr>
        <w:keepNext/>
        <w:spacing w:after="0"/>
        <w:jc w:val="center"/>
      </w:pPr>
    </w:p>
    <w:p w:rsidRPr="00CE79FB" w:rsidR="00CE79FB" w:rsidP="00CE79FB" w:rsidRDefault="00CE79FB" w14:paraId="09A5F7A2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F19C3CA" w14:textId="77777777">
      <w:pPr>
        <w:keepNext/>
        <w:spacing w:after="0"/>
        <w:jc w:val="center"/>
      </w:pPr>
    </w:p>
    <w:p w:rsidRPr="001A12B4" w:rsidR="001A12B4" w:rsidP="001A12B4" w:rsidRDefault="00000000" w14:paraId="5A78F03A" w14:textId="5C317823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F97933" w:rsidR="00F97933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F97933" w:rsidR="00F97933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 xml:space="preserve">  Zvonimir Kovandžić, OIB 12495118610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10.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CA4C4B9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81BDD61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30088291" w14:textId="17AC7ECF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F97933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Zvonimir Kovandžić, OIB 12495118610">
            <w:listItem w:displayText="Zvonimir Kovandžić, OIB 12495118610" w:value="Zvonimir Kovandžić, OIB 1249511861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Zvonimir Kovandžić, OIB 12495118610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Zvonimir Kovandžić, Bodegraj 107., 35430 Bodegraj">
            <w:listItem w:displayText="Zvonimir Kovandžić, Bodegraj 107., 35430 Bodegraj" w:value="Zvonimir Kovandžić, Bodegraj 107., 35430 Bodegra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Zvonimir Kovandžić, Bodegraj 107., 35430 Bodegraj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F97933" w:rsidR="00F97933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F97933">
        <w:rPr>
          <w:rFonts w:eastAsia="Times New Roman" w:cs="Times New Roman"/>
        </w:rPr>
        <w:t>Zakona o prekršajima protiv javnog reda i mira</w:t>
      </w:r>
    </w:p>
    <w:p w:rsidRPr="00A76642" w:rsidR="00A76642" w:rsidP="00F97933" w:rsidRDefault="00A76642" w14:paraId="6912C49A" w14:textId="77777777">
      <w:pPr>
        <w:jc w:val="both"/>
        <w:rPr>
          <w:rFonts w:eastAsia="Calibri" w:cs="Times New Roman"/>
        </w:rPr>
      </w:pPr>
    </w:p>
    <w:p w:rsidR="00561534" w:rsidP="00561534" w:rsidRDefault="00561534" w14:paraId="100D295B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3F840A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45D43FA6" w14:textId="0D51432C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Pp J-349/2019-25 donesena 28.08.2019.</w:t>
          </w:r>
        </w:sdtContent>
      </w:sdt>
      <w:r w:rsidR="00F97933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5-14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F97933" w:rsidR="00F97933">
            <w:rPr>
              <w:rStyle w:val="eSPISCCParagraphDefaultFont"/>
            </w:rPr>
            <w:t>14.05.2020.</w:t>
          </w:r>
        </w:sdtContent>
      </w:sdt>
      <w:r w:rsidR="00F97933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Zvonimir Kovandžić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F97933" w:rsidR="00F97933">
            <w:rPr>
              <w:rStyle w:val="eSPISCCParagraphDefaultFont"/>
            </w:rPr>
            <w:t>novčane kazne i troškova postupka</w:t>
          </w:r>
        </w:sdtContent>
      </w:sdt>
    </w:p>
    <w:p w:rsidRPr="002A712A" w:rsidR="002A712A" w:rsidP="002A712A" w:rsidRDefault="002A712A" w14:paraId="7A9A9101" w14:textId="17A3F194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</w:t>
      </w:r>
      <w:r w:rsidR="00F97933">
        <w:rPr>
          <w:rFonts w:cs="Arial"/>
        </w:rPr>
        <w:t xml:space="preserve"> i 14. b.</w:t>
      </w:r>
      <w:r w:rsidRPr="002A712A">
        <w:rPr>
          <w:rFonts w:cs="Arial"/>
        </w:rPr>
        <w:t xml:space="preserve"> stavka 1. Prekršajnog zakona  propisano je da zastara izvršenja kazni</w:t>
      </w:r>
      <w:r w:rsidR="00F97933">
        <w:rPr>
          <w:rFonts w:cs="Arial"/>
        </w:rPr>
        <w:t>, troškova postupka</w:t>
      </w:r>
      <w:r w:rsidRPr="002A712A">
        <w:rPr>
          <w:rFonts w:cs="Arial"/>
        </w:rPr>
        <w:t xml:space="preserve">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F97933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F97933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</w:t>
      </w:r>
      <w:r w:rsidR="00F97933">
        <w:rPr>
          <w:rFonts w:cs="Arial"/>
        </w:rPr>
        <w:t>, troškovi postupka</w:t>
      </w:r>
      <w:r w:rsidRPr="002A712A">
        <w:rPr>
          <w:rFonts w:cs="Arial"/>
        </w:rPr>
        <w:t xml:space="preserve">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6B9BB11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6E4A3DA2" w14:textId="24D2D923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</w:t>
      </w:r>
      <w:r w:rsidR="00F97933">
        <w:rPr>
          <w:rFonts w:cs="Arial"/>
        </w:rPr>
        <w:t xml:space="preserve">odnosno pet </w:t>
      </w:r>
      <w:r w:rsidRPr="002A712A">
        <w:rPr>
          <w:rFonts w:cs="Arial"/>
        </w:rPr>
        <w:t>godin</w:t>
      </w:r>
      <w:r w:rsidR="00F97933">
        <w:rPr>
          <w:rFonts w:cs="Arial"/>
        </w:rPr>
        <w:t>a</w:t>
      </w:r>
      <w:r w:rsidRPr="002A712A">
        <w:rPr>
          <w:rFonts w:cs="Arial"/>
        </w:rPr>
        <w:t xml:space="preserve"> nastupila je zastara izvršenja</w:t>
      </w:r>
      <w:r w:rsidR="00F97933">
        <w:rPr>
          <w:rFonts w:cs="Arial"/>
        </w:rPr>
        <w:t xml:space="preserve"> troškova postupka i</w:t>
      </w:r>
      <w:r w:rsidRPr="002A712A">
        <w:rPr>
          <w:rFonts w:cs="Arial"/>
        </w:rPr>
        <w:t xml:space="preserve">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312B747A" w14:textId="77777777">
      <w:pPr>
        <w:pStyle w:val="Odlomakpopisa"/>
        <w:ind w:left="1068" w:firstLine="0"/>
        <w:rPr>
          <w:rFonts w:cs="Arial"/>
        </w:rPr>
      </w:pPr>
    </w:p>
    <w:p w:rsidR="00F76251" w:rsidP="00F97933" w:rsidRDefault="00F76251" w14:paraId="4D5C052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5E3EABC4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5506F0C" w14:textId="3F4063BC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10.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6C1AE2F5" w14:textId="77777777">
        <w:tc>
          <w:tcPr>
            <w:tcW w:w="3284" w:type="dxa"/>
          </w:tcPr>
          <w:p w:rsidRPr="00B40829" w:rsidR="00B40829" w:rsidP="00B40829" w:rsidRDefault="00B40829" w14:paraId="19C0E7F8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188FC8F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F1CBA1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65C692B" w14:textId="77777777">
        <w:tc>
          <w:tcPr>
            <w:tcW w:w="3284" w:type="dxa"/>
          </w:tcPr>
          <w:p w:rsidRPr="00B40829" w:rsidR="00B40829" w:rsidP="00B40829" w:rsidRDefault="00000000" w14:paraId="5E81C777" w14:textId="750C001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F97933" w:rsidR="00F97933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3CE00D0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01020A93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F97933" w:rsidR="00F97933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623B603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AE6781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699017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6D9EB2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11FF8F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29FBB01" w14:textId="1714A28F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4D5FF1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0A7D43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51855178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02933C5E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97933" w:rsidR="00F97933">
            <w:rPr>
              <w:rStyle w:val="eSPISCCParagraphDefaultFont"/>
              <w:rFonts w:eastAsiaTheme="minorHAnsi"/>
            </w:rPr>
            <w:t>Zvonimir Kovandžić, Bodegraj 107 , 35430 Bodegraj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657F9878" w14:textId="5B255095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  <w:listItem w:displayText="Zvonimir Kovandžić, OIB 12495118610, Bodegraj 107 &#10;,35430 Bodegraj" w:value="Zvonimir Kovandžić, OIB 12495118610, Bodegraj 107 &#10;,35430 Bodegraj"/>
          </w:comboBox>
        </w:sdtPr>
        <w:sdtContent>
          <w:r w:rsidRPr="00F97933" w:rsidR="00F97933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9F3EF9">
        <w:rPr>
          <w:rFonts w:cs="Times New Roman"/>
        </w:rPr>
        <w:t xml:space="preserve"> </w:t>
      </w:r>
      <w:r w:rsidR="00F97933">
        <w:rPr>
          <w:rFonts w:cs="Times New Roman"/>
        </w:rPr>
        <w:t>br. 511-04-09/50-1-1/36-28/2018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6B0927E2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594BF659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523687E0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5238" w:rsidP="00537B78" w:rsidRDefault="00C15238" w14:paraId="0C52D25B" w14:textId="77777777">
      <w:r>
        <w:separator/>
      </w:r>
    </w:p>
  </w:endnote>
  <w:endnote w:type="continuationSeparator" w:id="0">
    <w:p w:rsidR="00C15238" w:rsidP="00537B78" w:rsidRDefault="00C15238" w14:paraId="5B8A84D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3E0A1DE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252A245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5238" w:rsidP="00537B78" w:rsidRDefault="00C15238" w14:paraId="725AB840" w14:textId="77777777">
      <w:r>
        <w:separator/>
      </w:r>
    </w:p>
  </w:footnote>
  <w:footnote w:type="continuationSeparator" w:id="0">
    <w:p w:rsidR="00C15238" w:rsidP="00537B78" w:rsidRDefault="00C15238" w14:paraId="57C9C72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3B82147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F97933" w:rsidR="00F97933">
          <w:rPr>
            <w:rStyle w:val="eSPISCCParagraphDefaultFont"/>
          </w:rPr>
          <w:t>Pp Ikp-570/2020-4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238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933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39C976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A156CD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53016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156CD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10. veljače 2026.</izvorni_sadrzaj>
    <derivirana_varijabla naziv="DomainObject.DatumDonosenjaOdluke_1">10.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Ikp-570/2020-4</izvorni_sadrzaj>
    <derivirana_varijabla naziv="DomainObject.Oznaka_1">Pp Ikp-570/2020-4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2020.</izvorni_sadrzaj>
    <derivirana_varijabla naziv="DomainObject.Predmet.DatumOsnivanja_1">31.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Ikp-570/2020</izvorni_sadrzaj>
    <derivirana_varijabla naziv="DomainObject.Predmet.OznakaBroj_1">Pp Ikp-570/2020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J-349/2019], JCMS stara oznaka predmeta=[], </izvorni_sadrzaj>
    <derivirana_varijabla naziv="DomainObject.Predmet.PrimjedbaSuca_1">oznaka JCMS vezanog predmeta=[Pp J-349/2019],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Kovandžić</izvorni_sadrzaj>
    <derivirana_varijabla naziv="DomainObject.Predmet.ProtustrankaFormated_1">  Zvonimir Kovandžić</derivirana_varijabla>
  </DomainObject.Predmet.ProtustrankaFormated>
  <DomainObject.Predmet.ProtustrankaFormatedOIB>
    <izvorni_sadrzaj>  Zvonimir Kovandžić, OIB 12495118610</izvorni_sadrzaj>
    <derivirana_varijabla naziv="DomainObject.Predmet.ProtustrankaFormatedOIB_1">  Zvonimir Kovandžić, OIB 12495118610</derivirana_varijabla>
  </DomainObject.Predmet.ProtustrankaFormatedOIB>
  <DomainObject.Predmet.ProtustrankaFormatedWithAdress>
    <izvorni_sadrzaj> Zvonimir Kovandžić, Bodegraj 107 
, 35430 Bodegraj</izvorni_sadrzaj>
    <derivirana_varijabla naziv="DomainObject.Predmet.ProtustrankaFormatedWithAdress_1"> Zvonimir Kovandžić, Bodegraj 107 
, 35430 Bodegraj</derivirana_varijabla>
  </DomainObject.Predmet.ProtustrankaFormatedWithAdress>
  <DomainObject.Predmet.ProtustrankaFormatedWithAdressOIB>
    <izvorni_sadrzaj> Zvonimir Kovandžić, OIB 12495118610, Bodegraj 107 
, 35430 Bodegraj</izvorni_sadrzaj>
    <derivirana_varijabla naziv="DomainObject.Predmet.ProtustrankaFormatedWithAdressOIB_1"> Zvonimir Kovandžić, OIB 12495118610, Bodegraj 107 
, 35430 Bodegraj</derivirana_varijabla>
  </DomainObject.Predmet.ProtustrankaFormatedWithAdressOIB>
  <DomainObject.Predmet.ProtustrankaWithAdress>
    <izvorni_sadrzaj>Zvonimir Kovandžić Bodegraj 107 
, 35430 Bodegraj</izvorni_sadrzaj>
    <derivirana_varijabla naziv="DomainObject.Predmet.ProtustrankaWithAdress_1">Zvonimir Kovandžić Bodegraj 107 
, 35430 Bodegraj</derivirana_varijabla>
  </DomainObject.Predmet.ProtustrankaWithAdress>
  <DomainObject.Predmet.ProtustrankaWithAdressOIB>
    <izvorni_sadrzaj>Zvonimir Kovandžić, OIB 12495118610, Bodegraj 107 
, 35430 Bodegraj</izvorni_sadrzaj>
    <derivirana_varijabla naziv="DomainObject.Predmet.ProtustrankaWithAdressOIB_1">Zvonimir Kovandžić, OIB 12495118610, Bodegraj 107 
, 35430 Bodegraj</derivirana_varijabla>
  </DomainObject.Predmet.ProtustrankaWithAdressOIB>
  <DomainObject.Predmet.ProtustrankaNazivFormated>
    <izvorni_sadrzaj>Zvonimir Kovandžić</izvorni_sadrzaj>
    <derivirana_varijabla naziv="DomainObject.Predmet.ProtustrankaNazivFormated_1">Zvonimir Kovandžić</derivirana_varijabla>
    <derivirana_varijabla naziv="Padez">Zvonimir Kovandžić</derivirana_varijabla>
  </DomainObject.Predmet.ProtustrankaNazivFormated>
  <DomainObject.Predmet.ProtustrankaNazivFormatedOIB>
    <izvorni_sadrzaj>Zvonimir Kovandžić, OIB 12495118610</izvorni_sadrzaj>
    <derivirana_varijabla naziv="DomainObject.Predmet.ProtustrankaNazivFormatedOIB_1">Zvonimir Kovandžić, OIB 12495118610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Zvonimir Kovandžić</item>
    </izvorni_sadrzaj>
    <derivirana_varijabla naziv="DomainObject.Predmet.ProtuStrankaListFormated_1">
      <item>Zvonimir Kovandžić</item>
    </derivirana_varijabla>
  </DomainObject.Predmet.ProtuStrankaListFormated>
  <DomainObject.Predmet.ProtuStrankaListFormatedOIB>
    <izvorni_sadrzaj>
      <item>Zvonimir Kovandžić, OIB 12495118610</item>
    </izvorni_sadrzaj>
    <derivirana_varijabla naziv="DomainObject.Predmet.ProtuStrankaListFormatedOIB_1">
      <item>Zvonimir Kovandžić, OIB 12495118610</item>
    </derivirana_varijabla>
  </DomainObject.Predmet.ProtuStrankaListFormatedOIB>
  <DomainObject.Predmet.ProtuStrankaListFormatedWithAdress>
    <izvorni_sadrzaj>
      <item>Zvonimir Kovandžić, Bodegraj 107 
, 35430 Bodegraj</item>
    </izvorni_sadrzaj>
    <derivirana_varijabla naziv="DomainObject.Predmet.ProtuStrankaListFormatedWithAdress_1">
      <item>Zvonimir Kovandžić, Bodegraj 107., 35430 Bodegraj</item>
    </derivirana_varijabla>
  </DomainObject.Predmet.ProtuStrankaListFormatedWithAdress>
  <DomainObject.Predmet.ProtuStrankaListFormatedWithAdressOIB>
    <izvorni_sadrzaj>
      <item>Zvonimir Kovandžić, OIB 12495118610, Bodegraj 107 
, 35430 Bodegraj</item>
    </izvorni_sadrzaj>
    <derivirana_varijabla naziv="DomainObject.Predmet.ProtuStrankaListFormatedWithAdressOIB_1">
      <item>Zvonimir Kovandžić, OIB 12495118610, Bodegraj 107 
, 35430 Bodegraj</item>
    </derivirana_varijabla>
  </DomainObject.Predmet.ProtuStrankaListFormatedWithAdressOIB>
  <DomainObject.Predmet.ProtuStrankaListNazivFormated>
    <izvorni_sadrzaj>
      <item>Zvonimir Kovandžić</item>
    </izvorni_sadrzaj>
    <derivirana_varijabla naziv="DomainObject.Predmet.ProtuStrankaListNazivFormated_1">
      <item>Zvonimir Kovandžić</item>
    </derivirana_varijabla>
  </DomainObject.Predmet.ProtuStrankaListNazivFormated>
  <DomainObject.Predmet.ProtuStrankaListNazivFormatedOIB>
    <izvorni_sadrzaj>
      <item>Zvonimir Kovandžić, OIB 12495118610</item>
    </izvorni_sadrzaj>
    <derivirana_varijabla naziv="DomainObject.Predmet.ProtuStrankaListNazivFormatedOIB_1">
      <item>Zvonimir Kovandžić, OIB 12495118610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Policijska postaja Senj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Policijska postaja Senj</item>
    </derivirana_varijabla>
    <derivirana_varijabla naziv="DrugaOsoba">
      <item>Općinski sud u Crikvenici</item>
      <item>Financijska agencija
Regionalni centar Rijeka</item>
      <item>Valentina Uković</item>
      <item>Tatjana Vukelić</item>
      <item>Policijska postaja Senj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Senj, Stara Cesta 23, 53270 Senj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Senj, Stara Cesta 23,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Senj, Stara Cesta 23, 53270 Senj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Senj, Stara Cesta 23, 53270 Senj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Policijska postaja Senj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/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veljače 2026.</izvorni_sadrzaj>
    <derivirana_varijabla naziv="DomainObject.Datum_1">10. veljače 2026.</derivirana_varijabla>
    <derivirana_varijabla naziv="datum">10. veljače 2026.</derivirana_varijabla>
    <derivirana_varijabla naziv="datumpravomocnosti">10. veljače 2026.</derivirana_varijabla>
    <derivirana_varijabla naziv="datumizvrsnosti">10. veljače 2026.</derivirana_varijabla>
  </DomainObject.Datum>
  <DomainObject.PoslovniBrojDokumenta>
    <izvorni_sadrzaj>Pp Ikp-570/2020-4</izvorni_sadrzaj>
    <derivirana_varijabla naziv="DomainObject.PoslovniBrojDokumenta_1">Pp Ikp-570/2020-4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Zvonimir Kovandžić</izvorni_sadrzaj>
    <derivirana_varijabla naziv="DomainObject.Predmet.ProtustrankaIDrugi_1">Zvonimir Kovandžić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Zvonimir Kovandžić, OIB 12495118610, Bodegraj 107 
, 35430 Bodegraj</izvorni_sadrzaj>
    <derivirana_varijabla naziv="DomainObject.Predmet.ProtustrankaIDrugiAdressOIB_1">Zvonimir Kovandžić, OIB 12495118610, Bodegraj 107 
, 35430 Bodegraj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Kovandžić</item>
      <item>Općinski sud u Crikvenici</item>
      <item>Općinski sud u Crikvenici</item>
      <item>Financijska agencija
Regionalni centar Rijeka</item>
      <item>Valentina Uković</item>
      <item>Tatjana Vukelić</item>
      <item>Policijska postaja Senj</item>
    </izvorni_sadrzaj>
    <derivirana_varijabla naziv="DomainObject.Predmet.SudioniciListNaziv_1">
      <item>Zvonimir Kovandžić</item>
      <item>Općinski sud u Crikvenici</item>
      <item>Općinski sud u Crikvenici</item>
      <item>Financijska agencija
Regionalni centar Rijeka</item>
      <item>Valentina Uković</item>
      <item>Tatjana Vukelić</item>
      <item>Policijska postaja Senj</item>
    </derivirana_varijabla>
    <derivirana_varijabla naziv="OstaliSudionici">
      <item>Zvonimir Kovandžić</item>
      <item>Općinski sud u Crikvenici</item>
      <item>Općinski sud u Crikvenici</item>
      <item>Financijska agencija
Regionalni centar Rijeka</item>
      <item>Valentina Uković</item>
      <item>Tatjana Vukelić</item>
      <item>Policijska postaja Senj</item>
    </derivirana_varijabla>
  </DomainObject.Predmet.SudioniciListNaziv>
  <DomainObject.Predmet.SudioniciListAdressOIB>
    <izvorni_sadrzaj>
      <item>Zvonimir Kovandžić, OIB 12495118610, Bodegraj 107 
,35430 Bodegraj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Policijska postaja Senj, Stara Cesta 23,53270 Senj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Zvonimir Kovandžić, OIB 12495118610, Bodegraj 107 
,35430 Bodegraj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12495118610</item>
      <item>, OIB 74084245037</item>
      <item>, OIB 74084245037</item>
      <item>, OIB null</item>
      <item>, OIB 87639571963</item>
      <item>, OIB 06845285991</item>
      <item>, OIB null</item>
    </izvorni_sadrzaj>
    <derivirana_varijabla naziv="DomainObject.Predmet.SudioniciListNazivOIB_1">
      <item>, OIB 12495118610</item>
      <item>, OIB 74084245037</item>
      <item>, OIB 74084245037</item>
      <item>, OIB null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2020.</izvorni_sadrzaj>
    <derivirana_varijabla naziv="DomainObject.PredzadnjaOdlukaIzPredmeta.DatumDonosenjaOdluke_1">17. rujna 2020.</derivirana_varijabla>
  </DomainObject.PredzadnjaOdlukaIzPredmeta.DatumDonosenjaOdluke>
  <DomainObject.PredzadnjaOdlukaIzPredmeta.Oznaka>
    <izvorni_sadrzaj>Pp Ikp-570/2020-2</izvorni_sadrzaj>
    <derivirana_varijabla naziv="DomainObject.PredzadnjaOdlukaIzPredmeta.Oznaka_1">Pp Ikp-570/2020-2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2020.</izvorni_sadrzaj>
    <derivirana_varijabla naziv="DomainObject.Predmet.DatumPocetkaProcesa_1">31.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Zvonimir Kovandžić, Bodegraj 107 
, 35430 Bodegraj</izvorni_sadrzaj>
    <derivirana_varijabla naziv="DomainObject.Predmet.OsudenikImePrezimeAdresa_1">Zvonimir Kovandžić, Bodegraj 107 
, 35430 Bodegraj</derivirana_varijabla>
  </DomainObject.Predmet.OsudenikImePrezimeAdresa>
  <DomainObject.Predmet.OsudenikImePrezimeOIBDatRodenja>
    <izvorni_sadrzaj>Zvonimir Kovandžić, OIB 12495118610, rođen-a 30.01.1965.</izvorni_sadrzaj>
    <derivirana_varijabla naziv="DomainObject.Predmet.OsudenikImePrezimeOIBDatRodenja_1">Zvonimir Kovandžić, OIB 12495118610, rođen-a 30.01.1965.</derivirana_varijabla>
  </DomainObject.Predmet.OsudenikImePrezimeOIBDatRodenja>
  <DomainObject.IkpPredmet.OdlukaRjesenjeIshodisni>
    <izvorni_sadrzaj>Pp J-349/2019-25 donesena 28.08.2019.</izvorni_sadrzaj>
    <derivirana_varijabla naziv="DomainObject.IkpPredmet.OdlukaRjesenjeIshodisni_1">Pp J-349/2019-25 donesena 28.08.2019.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14.05.2020.</izvorni_sadrzaj>
    <derivirana_varijabla naziv="DomainObject.IkpPredmet.IshodisnaOdlukaDatumPravomocnosti_1">14.05.2020.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365</properties:Words>
  <properties:Characters>2097</properties:Characters>
  <properties:Lines>77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2026-02-10T14:35:00Z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2026-02-10T14:35:00Z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Ikp-570/2020-4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463167421</vt:lpwstr>
  </prop:property>
</prop:Properties>
</file>